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535D4" w14:textId="77777777" w:rsidR="002323E0" w:rsidRDefault="002323E0" w:rsidP="002323E0">
      <w:pPr>
        <w:pStyle w:val="NoSpacing"/>
      </w:pPr>
      <w:r>
        <w:rPr>
          <w:u w:val="single"/>
        </w:rPr>
        <w:t>Edmund WESTCOTE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60DED7FC" w14:textId="77777777" w:rsidR="002323E0" w:rsidRDefault="002323E0" w:rsidP="002323E0">
      <w:pPr>
        <w:pStyle w:val="NoSpacing"/>
      </w:pPr>
      <w:r>
        <w:t>of Bristol.</w:t>
      </w:r>
    </w:p>
    <w:p w14:paraId="6010D3CF" w14:textId="77777777" w:rsidR="002323E0" w:rsidRDefault="002323E0" w:rsidP="002323E0">
      <w:pPr>
        <w:pStyle w:val="NoSpacing"/>
      </w:pPr>
    </w:p>
    <w:p w14:paraId="009A904F" w14:textId="77777777" w:rsidR="002323E0" w:rsidRDefault="002323E0" w:rsidP="002323E0">
      <w:pPr>
        <w:pStyle w:val="NoSpacing"/>
      </w:pPr>
    </w:p>
    <w:p w14:paraId="449ECD96" w14:textId="77777777" w:rsidR="002323E0" w:rsidRDefault="002323E0" w:rsidP="002323E0">
      <w:pPr>
        <w:pStyle w:val="NoSpacing"/>
      </w:pPr>
      <w:r>
        <w:t xml:space="preserve">Son of Edmund </w:t>
      </w:r>
      <w:proofErr w:type="spellStart"/>
      <w:r>
        <w:t>Westcote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d.1485)(q.v.) and his wife, Jane(q.v.).</w:t>
      </w:r>
    </w:p>
    <w:p w14:paraId="1B41D7C0" w14:textId="77777777" w:rsidR="002323E0" w:rsidRDefault="002323E0" w:rsidP="002323E0">
      <w:pPr>
        <w:pStyle w:val="NoSpacing"/>
      </w:pPr>
      <w:r>
        <w:t>(H.P. pp.937-8)</w:t>
      </w:r>
    </w:p>
    <w:p w14:paraId="47FEA10A" w14:textId="77777777" w:rsidR="002323E0" w:rsidRDefault="002323E0" w:rsidP="002323E0">
      <w:pPr>
        <w:pStyle w:val="NoSpacing"/>
      </w:pPr>
    </w:p>
    <w:p w14:paraId="0E74D0A1" w14:textId="77777777" w:rsidR="002323E0" w:rsidRDefault="002323E0" w:rsidP="002323E0">
      <w:pPr>
        <w:pStyle w:val="NoSpacing"/>
      </w:pPr>
    </w:p>
    <w:p w14:paraId="32747BB8" w14:textId="77777777" w:rsidR="002323E0" w:rsidRDefault="002323E0" w:rsidP="002323E0">
      <w:pPr>
        <w:pStyle w:val="NoSpacing"/>
      </w:pPr>
      <w:r>
        <w:tab/>
        <w:t>1485</w:t>
      </w:r>
      <w:r>
        <w:tab/>
        <w:t>He had a bequest in his father’s Will.   (ibid.)</w:t>
      </w:r>
    </w:p>
    <w:p w14:paraId="39BB0368" w14:textId="77777777" w:rsidR="002323E0" w:rsidRDefault="002323E0" w:rsidP="002323E0">
      <w:pPr>
        <w:pStyle w:val="NoSpacing"/>
      </w:pPr>
    </w:p>
    <w:p w14:paraId="567E8426" w14:textId="77777777" w:rsidR="002323E0" w:rsidRDefault="002323E0" w:rsidP="002323E0">
      <w:pPr>
        <w:pStyle w:val="NoSpacing"/>
      </w:pPr>
    </w:p>
    <w:p w14:paraId="4EA077B3" w14:textId="77777777" w:rsidR="002323E0" w:rsidRPr="002657D5" w:rsidRDefault="002323E0" w:rsidP="002323E0">
      <w:pPr>
        <w:pStyle w:val="NoSpacing"/>
      </w:pPr>
      <w:r>
        <w:t>22 July 2018</w:t>
      </w:r>
    </w:p>
    <w:p w14:paraId="6EAB8A15" w14:textId="3C8E35DD" w:rsidR="006B2F86" w:rsidRPr="002323E0" w:rsidRDefault="002323E0" w:rsidP="00E71FC3">
      <w:pPr>
        <w:pStyle w:val="NoSpacing"/>
      </w:pPr>
      <w:bookmarkStart w:id="0" w:name="_GoBack"/>
      <w:bookmarkEnd w:id="0"/>
    </w:p>
    <w:sectPr w:rsidR="006B2F86" w:rsidRPr="002323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56B77" w14:textId="77777777" w:rsidR="002323E0" w:rsidRDefault="002323E0" w:rsidP="00E71FC3">
      <w:pPr>
        <w:spacing w:after="0" w:line="240" w:lineRule="auto"/>
      </w:pPr>
      <w:r>
        <w:separator/>
      </w:r>
    </w:p>
  </w:endnote>
  <w:endnote w:type="continuationSeparator" w:id="0">
    <w:p w14:paraId="32E244CD" w14:textId="77777777" w:rsidR="002323E0" w:rsidRDefault="002323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975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D4476" w14:textId="77777777" w:rsidR="002323E0" w:rsidRDefault="002323E0" w:rsidP="00E71FC3">
      <w:pPr>
        <w:spacing w:after="0" w:line="240" w:lineRule="auto"/>
      </w:pPr>
      <w:r>
        <w:separator/>
      </w:r>
    </w:p>
  </w:footnote>
  <w:footnote w:type="continuationSeparator" w:id="0">
    <w:p w14:paraId="6D2A56C5" w14:textId="77777777" w:rsidR="002323E0" w:rsidRDefault="002323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3E0"/>
    <w:rsid w:val="001A7C09"/>
    <w:rsid w:val="002323E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55C20"/>
  <w15:chartTrackingRefBased/>
  <w15:docId w15:val="{24437ABC-7DD2-4D43-AB34-F3D732EF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2018-07-22T12:57:00Z</dcterms:created>
  <dcterms:modified xsi:type="dcterms:W3CDTF">2018-07-22T12:59:00Z</dcterms:modified>
</cp:coreProperties>
</file>